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B17A3" w14:textId="004813D2" w:rsidR="005B7D48" w:rsidRPr="00A71080" w:rsidRDefault="00A80DC3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682D1CE1" wp14:editId="25B9C96B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69578" w14:textId="153FB3E9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AC7D1D" wp14:editId="3E48AF3B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7CDDB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7D2FB71C" wp14:editId="2A90B9E4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AC7D1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3507CDDB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7D2FB71C" wp14:editId="2A90B9E4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A80DC3">
        <w:rPr>
          <w:lang w:val="en-GB"/>
        </w:rPr>
        <w:t>TVT-5610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56B0DA7C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59BAA23C" w14:textId="0D5C32F9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A80DC3">
        <w:rPr>
          <w:lang w:val="sv-SE"/>
        </w:rPr>
        <w:t>1073608-EN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A80DC3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A80DC3">
        <w:rPr>
          <w:lang w:val="sv-SE"/>
        </w:rPr>
        <w:t>20MAY21</w:t>
      </w:r>
      <w:r>
        <w:fldChar w:fldCharType="end"/>
      </w:r>
    </w:p>
    <w:p w14:paraId="67EEB3CF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4B74E823" w14:textId="77777777" w:rsidR="001D0006" w:rsidRPr="001D0006" w:rsidRDefault="001D0006" w:rsidP="001D0006">
      <w:pPr>
        <w:pStyle w:val="BT"/>
        <w:rPr>
          <w:rStyle w:val="CS"/>
        </w:rPr>
      </w:pPr>
    </w:p>
    <w:p w14:paraId="5EFA5BAF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459C21AA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1C44F7A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3329B132" w14:textId="77777777" w:rsidR="00C2155E" w:rsidRDefault="004E09C6" w:rsidP="00FF544E">
      <w:pPr>
        <w:pStyle w:val="Heading1"/>
      </w:pPr>
      <w:r>
        <w:rPr>
          <w:rFonts w:hint="eastAsia"/>
          <w:lang w:eastAsia="zh-CN"/>
        </w:rPr>
        <w:t>TVT-5610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2668BB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617F95A4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769CA38B" w14:textId="77777777" w:rsidR="006267B4" w:rsidRPr="006267B4" w:rsidRDefault="004E09C6" w:rsidP="006267B4">
      <w:pPr>
        <w:pStyle w:val="Heading1"/>
      </w:pPr>
      <w:r>
        <w:rPr>
          <w:rFonts w:hint="eastAsia"/>
          <w:lang w:eastAsia="zh-CN"/>
        </w:rPr>
        <w:t>TVT-5610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723B0C12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5E4B030D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EC0F4F1" w14:textId="77777777" w:rsidR="0028523F" w:rsidRPr="008A1014" w:rsidRDefault="004E09C6" w:rsidP="0028523F">
      <w:pPr>
        <w:pStyle w:val="Heading2"/>
      </w:pPr>
      <w:r>
        <w:rPr>
          <w:rFonts w:hint="eastAsia"/>
          <w:lang w:eastAsia="zh-CN"/>
        </w:rPr>
        <w:t>TVT-5610</w:t>
      </w:r>
      <w:r w:rsidR="0028523F" w:rsidRPr="008A1014">
        <w:t xml:space="preserve"> shall include the following connectors:</w:t>
      </w:r>
    </w:p>
    <w:p w14:paraId="4B81BEFB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4B887FB8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 xml:space="preserve">12VDC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4E989C32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FAD08A6" w14:textId="77777777" w:rsidR="0028523F" w:rsidRPr="008A1014" w:rsidRDefault="004E09C6" w:rsidP="0028523F">
      <w:pPr>
        <w:pStyle w:val="Heading2"/>
      </w:pPr>
      <w:r>
        <w:rPr>
          <w:rFonts w:hint="eastAsia"/>
          <w:lang w:eastAsia="zh-CN"/>
        </w:rPr>
        <w:t>TVT-5610</w:t>
      </w:r>
      <w:r w:rsidR="0028523F" w:rsidRPr="008A1014">
        <w:t xml:space="preserve"> shall support LAN/WAN Ethernet access.</w:t>
      </w:r>
    </w:p>
    <w:p w14:paraId="3C31A404" w14:textId="77777777" w:rsidR="0028523F" w:rsidRPr="008A1014" w:rsidRDefault="004E09C6" w:rsidP="0028523F">
      <w:pPr>
        <w:pStyle w:val="Heading2"/>
      </w:pPr>
      <w:r>
        <w:rPr>
          <w:rFonts w:hint="eastAsia"/>
          <w:lang w:eastAsia="zh-CN"/>
        </w:rPr>
        <w:t>TVT-5610</w:t>
      </w:r>
      <w:r w:rsidR="0028523F" w:rsidRPr="008A1014">
        <w:t xml:space="preserve"> shall support 10/100 Base T networks. </w:t>
      </w:r>
    </w:p>
    <w:p w14:paraId="576E13E1" w14:textId="77777777" w:rsidR="0028523F" w:rsidRPr="008A1014" w:rsidRDefault="004E09C6" w:rsidP="0028523F">
      <w:pPr>
        <w:pStyle w:val="Heading2"/>
      </w:pPr>
      <w:r>
        <w:rPr>
          <w:rFonts w:hint="eastAsia"/>
          <w:lang w:eastAsia="zh-CN"/>
        </w:rPr>
        <w:t>TVT-5610</w:t>
      </w:r>
      <w:r w:rsidR="0028523F" w:rsidRPr="008A1014">
        <w:t xml:space="preserve"> shall support Dynamic IP Addressing (DHCP).</w:t>
      </w:r>
    </w:p>
    <w:p w14:paraId="34FD8431" w14:textId="77777777" w:rsidR="0028523F" w:rsidRPr="008A1014" w:rsidRDefault="004E09C6" w:rsidP="0028523F">
      <w:pPr>
        <w:pStyle w:val="Heading2"/>
      </w:pPr>
      <w:r>
        <w:rPr>
          <w:rFonts w:hint="eastAsia"/>
          <w:lang w:eastAsia="zh-CN"/>
        </w:rPr>
        <w:t>TVT-5610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7CC52363" w14:textId="77777777" w:rsidR="002745F5" w:rsidRDefault="002745F5" w:rsidP="002517CA">
      <w:pPr>
        <w:pStyle w:val="Head2"/>
      </w:pPr>
      <w:r>
        <w:t>28 05 45.11 Mechanical</w:t>
      </w:r>
    </w:p>
    <w:p w14:paraId="31EB9A22" w14:textId="77777777" w:rsidR="00CC42EA" w:rsidRDefault="00CC42EA" w:rsidP="00CC42EA">
      <w:pPr>
        <w:pStyle w:val="Heading1"/>
      </w:pPr>
      <w:r>
        <w:t>Mechanical</w:t>
      </w:r>
    </w:p>
    <w:p w14:paraId="3684C5E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2668BB">
        <w:rPr>
          <w:rFonts w:hint="eastAsia"/>
          <w:lang w:eastAsia="zh-CN"/>
        </w:rPr>
        <w:t>1</w:t>
      </w:r>
      <w:r w:rsidR="00185B91">
        <w:rPr>
          <w:rFonts w:hint="eastAsia"/>
          <w:lang w:eastAsia="zh-CN"/>
        </w:rPr>
        <w:t>35.8</w:t>
      </w:r>
      <w:r w:rsidR="004F709D">
        <w:t xml:space="preserve"> x </w:t>
      </w:r>
      <w:r w:rsidR="00185B91">
        <w:rPr>
          <w:rFonts w:hint="eastAsia"/>
          <w:lang w:eastAsia="zh-CN"/>
        </w:rPr>
        <w:t>145.5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185B91">
        <w:rPr>
          <w:rFonts w:hint="eastAsia"/>
          <w:lang w:eastAsia="zh-CN"/>
        </w:rPr>
        <w:t>5.4</w:t>
      </w:r>
      <w:r w:rsidR="00AE02A4">
        <w:t xml:space="preserve"> x </w:t>
      </w:r>
      <w:r w:rsidR="00185B91">
        <w:rPr>
          <w:rFonts w:hint="eastAsia"/>
          <w:lang w:eastAsia="zh-CN"/>
        </w:rPr>
        <w:t>5.7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1EA9B1B9" w14:textId="77777777" w:rsidR="00BD069B" w:rsidRDefault="00FF544E" w:rsidP="00F40761">
      <w:pPr>
        <w:pStyle w:val="Heading2"/>
      </w:pPr>
      <w:r w:rsidRPr="00E52F75">
        <w:t xml:space="preserve">Weight: </w:t>
      </w:r>
      <w:r w:rsidR="002668BB">
        <w:rPr>
          <w:lang w:eastAsia="zh-CN"/>
        </w:rPr>
        <w:t>1.</w:t>
      </w:r>
      <w:r w:rsidR="00185B91">
        <w:rPr>
          <w:rFonts w:hint="eastAsia"/>
          <w:lang w:eastAsia="zh-CN"/>
        </w:rPr>
        <w:t xml:space="preserve">2 </w:t>
      </w:r>
      <w:r w:rsidR="002668BB">
        <w:rPr>
          <w:lang w:eastAsia="zh-CN"/>
        </w:rPr>
        <w:t>kg (</w:t>
      </w:r>
      <w:r w:rsidR="002668BB">
        <w:rPr>
          <w:rFonts w:hint="eastAsia"/>
          <w:lang w:eastAsia="zh-CN"/>
        </w:rPr>
        <w:t>2.</w:t>
      </w:r>
      <w:r w:rsidR="00185B91">
        <w:rPr>
          <w:rFonts w:hint="eastAsia"/>
          <w:lang w:eastAsia="zh-CN"/>
        </w:rPr>
        <w:t>6</w:t>
      </w:r>
      <w:r w:rsidR="00F40761" w:rsidRPr="00F40761">
        <w:rPr>
          <w:lang w:eastAsia="zh-CN"/>
        </w:rPr>
        <w:t xml:space="preserve"> lbs.)</w:t>
      </w:r>
    </w:p>
    <w:p w14:paraId="6F13C884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650066A3" w14:textId="77777777" w:rsidR="00CC42EA" w:rsidRDefault="00CC42EA" w:rsidP="00A3076D">
      <w:pPr>
        <w:pStyle w:val="Heading1"/>
        <w:keepNext/>
      </w:pPr>
      <w:r>
        <w:t>Electrical</w:t>
      </w:r>
    </w:p>
    <w:p w14:paraId="5B6E70A0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656ED5">
        <w:t xml:space="preserve"> (IEEE 802.3a</w:t>
      </w:r>
      <w:r w:rsidR="009118AD">
        <w:rPr>
          <w:rFonts w:hint="eastAsia"/>
          <w:lang w:eastAsia="zh-CN"/>
        </w:rPr>
        <w:t>f</w:t>
      </w:r>
      <w:r w:rsidR="00A35E12" w:rsidRPr="00812F76">
        <w:t>)</w:t>
      </w:r>
    </w:p>
    <w:p w14:paraId="36E39C2B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1B64F8">
        <w:rPr>
          <w:rFonts w:hint="eastAsia"/>
          <w:lang w:eastAsia="zh-CN"/>
        </w:rPr>
        <w:t>0.9</w:t>
      </w:r>
      <w:r w:rsidR="008F6741" w:rsidRPr="001C63BF">
        <w:rPr>
          <w:lang w:eastAsia="zh-CN"/>
        </w:rPr>
        <w:t xml:space="preserve"> A</w:t>
      </w:r>
    </w:p>
    <w:p w14:paraId="54EAE2A1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E7FB6">
        <w:rPr>
          <w:rFonts w:hint="eastAsia"/>
          <w:lang w:eastAsia="zh-CN"/>
        </w:rPr>
        <w:t>1</w:t>
      </w:r>
      <w:r w:rsidR="001B64F8">
        <w:rPr>
          <w:rFonts w:hint="eastAsia"/>
          <w:lang w:eastAsia="zh-CN"/>
        </w:rPr>
        <w:t>2.5</w:t>
      </w:r>
      <w:r w:rsidR="00DB59A1" w:rsidRPr="001C63BF">
        <w:rPr>
          <w:lang w:eastAsia="zh-CN"/>
        </w:rPr>
        <w:t xml:space="preserve"> W</w:t>
      </w:r>
    </w:p>
    <w:p w14:paraId="52051F7E" w14:textId="77777777" w:rsidR="002745F5" w:rsidRDefault="002745F5" w:rsidP="002517CA">
      <w:pPr>
        <w:pStyle w:val="Head2"/>
      </w:pPr>
      <w:r>
        <w:t>28 05 45.15 Information</w:t>
      </w:r>
    </w:p>
    <w:p w14:paraId="2995F8EB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797B2888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04CEEF75" w14:textId="77777777" w:rsidR="00336F94" w:rsidRDefault="00336F94" w:rsidP="009D1D89">
      <w:pPr>
        <w:pStyle w:val="Heading2"/>
      </w:pPr>
      <w:r>
        <w:t>Enclosure ratings:</w:t>
      </w:r>
    </w:p>
    <w:p w14:paraId="11C50D56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F9D47B3" w14:textId="77777777" w:rsidR="0097379F" w:rsidRPr="0097379F" w:rsidRDefault="0097379F" w:rsidP="0097379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5FD4855A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70CBA0A" w14:textId="77777777" w:rsidR="002517CA" w:rsidRPr="00BB647A" w:rsidRDefault="002517CA" w:rsidP="002517CA">
      <w:pPr>
        <w:pStyle w:val="Heading2"/>
      </w:pPr>
      <w:r w:rsidRPr="00BB647A">
        <w:t>FCC</w:t>
      </w:r>
    </w:p>
    <w:p w14:paraId="3E4A0480" w14:textId="77777777" w:rsidR="002517CA" w:rsidRPr="00BB647A" w:rsidRDefault="002517CA" w:rsidP="002517CA">
      <w:pPr>
        <w:pStyle w:val="Heading2"/>
      </w:pPr>
      <w:r w:rsidRPr="00BB647A">
        <w:t>CE</w:t>
      </w:r>
    </w:p>
    <w:p w14:paraId="389B6782" w14:textId="77777777" w:rsidR="002517CA" w:rsidRDefault="002517CA" w:rsidP="002517CA">
      <w:pPr>
        <w:pStyle w:val="Heading2"/>
      </w:pPr>
      <w:r w:rsidRPr="00BB647A">
        <w:t>UL</w:t>
      </w:r>
    </w:p>
    <w:p w14:paraId="3CDECB3B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4A276A94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653088E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1201F226" w14:textId="77777777" w:rsidR="009D1D89" w:rsidRPr="00D02B1C" w:rsidRDefault="009D1D89" w:rsidP="009D1D89">
      <w:pPr>
        <w:pStyle w:val="Heading2"/>
      </w:pPr>
      <w:r w:rsidRPr="00D02B1C">
        <w:t>WEEE</w:t>
      </w:r>
    </w:p>
    <w:p w14:paraId="6FB34D8E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4CB331CD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4E09C6">
        <w:rPr>
          <w:rFonts w:hint="eastAsia"/>
          <w:lang w:eastAsia="zh-CN"/>
        </w:rPr>
        <w:t>TVT-5610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3C1C5E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118A70FF" w14:textId="4521656B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4E09C6">
        <w:rPr>
          <w:rFonts w:hint="eastAsia"/>
          <w:lang w:eastAsia="zh-CN"/>
        </w:rPr>
        <w:t>TVT-5610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A80DC3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071DB338" w14:textId="77777777" w:rsidR="00A3076D" w:rsidRPr="00A45503" w:rsidRDefault="00A3076D" w:rsidP="009D1D89">
      <w:pPr>
        <w:pStyle w:val="H0"/>
      </w:pPr>
    </w:p>
    <w:p w14:paraId="197110E3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21A18805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4CEBDA18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0F1A9FFE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4E09C6">
        <w:rPr>
          <w:rFonts w:hint="eastAsia"/>
          <w:lang w:eastAsia="zh-CN"/>
        </w:rPr>
        <w:t>TVT-5610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0B787B83" w14:textId="77777777" w:rsidR="00DB59A1" w:rsidRPr="008A1014" w:rsidRDefault="004E09C6" w:rsidP="00DB59A1">
      <w:pPr>
        <w:pStyle w:val="Heading1"/>
      </w:pPr>
      <w:r>
        <w:rPr>
          <w:rFonts w:hint="eastAsia"/>
          <w:lang w:eastAsia="zh-CN"/>
        </w:rPr>
        <w:t>TVT-5610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282718D3" w14:textId="77777777" w:rsidR="00DB59A1" w:rsidRPr="008A1014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7EF00E05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5A56DEEF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51B3603F" w14:textId="77777777" w:rsidR="00F05A4A" w:rsidRPr="00F05A4A" w:rsidRDefault="004E09C6" w:rsidP="00F05A4A">
      <w:pPr>
        <w:pStyle w:val="Heading2"/>
      </w:pPr>
      <w:r>
        <w:rPr>
          <w:rFonts w:hint="eastAsia"/>
          <w:lang w:eastAsia="zh-CN"/>
        </w:rPr>
        <w:t>TVT-5610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69804087" w14:textId="77777777" w:rsidR="00DB59A1" w:rsidRDefault="004E09C6" w:rsidP="00F05A4A">
      <w:pPr>
        <w:pStyle w:val="Heading2"/>
      </w:pPr>
      <w:r>
        <w:rPr>
          <w:rFonts w:hint="eastAsia"/>
          <w:lang w:eastAsia="zh-CN"/>
        </w:rPr>
        <w:t>TVT-5610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78386D9B" w14:textId="77777777" w:rsidR="00DC0257" w:rsidRPr="00101FDF" w:rsidRDefault="004E09C6" w:rsidP="00DC0257">
      <w:pPr>
        <w:pStyle w:val="Heading2"/>
      </w:pPr>
      <w:r>
        <w:rPr>
          <w:rFonts w:hint="eastAsia"/>
          <w:lang w:eastAsia="zh-CN"/>
        </w:rPr>
        <w:t>TVT-5610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27D1C919" w14:textId="77777777" w:rsidR="00DB59A1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361C8C3D" w14:textId="77777777" w:rsidR="00DB59A1" w:rsidRPr="00876C26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B1959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</w:t>
      </w:r>
      <w:r w:rsidR="00A84F8A">
        <w:rPr>
          <w:rFonts w:hint="eastAsia"/>
          <w:lang w:eastAsia="zh-CN"/>
        </w:rPr>
        <w:t>motoriz</w:t>
      </w:r>
      <w:r w:rsidR="00876C26"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003CD6EE" w14:textId="77777777" w:rsidR="00A527CA" w:rsidRPr="00C33267" w:rsidRDefault="004E09C6" w:rsidP="00A527CA">
      <w:pPr>
        <w:pStyle w:val="Heading2"/>
      </w:pPr>
      <w:r>
        <w:rPr>
          <w:rFonts w:hint="eastAsia"/>
          <w:lang w:eastAsia="zh-CN"/>
        </w:rPr>
        <w:t>TVT-5610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390E28FA" w14:textId="77777777" w:rsidR="00DB59A1" w:rsidRPr="00C33267" w:rsidRDefault="004E09C6" w:rsidP="00A527CA">
      <w:pPr>
        <w:pStyle w:val="Heading2"/>
      </w:pPr>
      <w:r>
        <w:rPr>
          <w:rFonts w:hint="eastAsia"/>
          <w:lang w:eastAsia="zh-CN"/>
        </w:rPr>
        <w:lastRenderedPageBreak/>
        <w:t>TVT-5610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6F46C15B" w14:textId="77777777" w:rsidR="00DB59A1" w:rsidRPr="00597816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874B3AD" w14:textId="77777777" w:rsidR="00DB59A1" w:rsidRPr="008A1014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001DB1D1" w14:textId="77777777" w:rsidR="00DB59A1" w:rsidRPr="008A1014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0E3B5AB9" w14:textId="77777777" w:rsidR="00DB59A1" w:rsidRPr="008A1014" w:rsidRDefault="004E09C6" w:rsidP="00DB59A1">
      <w:pPr>
        <w:pStyle w:val="Heading2"/>
      </w:pPr>
      <w:r>
        <w:rPr>
          <w:rFonts w:hint="eastAsia"/>
          <w:lang w:eastAsia="zh-CN"/>
        </w:rPr>
        <w:t>TVT-5610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16141CB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1C9F42F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24D94553" w14:textId="77777777" w:rsidR="00DB59A1" w:rsidRPr="00E16FF4" w:rsidRDefault="004E09C6" w:rsidP="00F73385">
      <w:pPr>
        <w:pStyle w:val="Heading2"/>
      </w:pPr>
      <w:r>
        <w:rPr>
          <w:rFonts w:hint="eastAsia"/>
          <w:lang w:eastAsia="zh-CN"/>
        </w:rPr>
        <w:t>TVT-5610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3E45384D" w14:textId="77777777" w:rsidR="00DB59A1" w:rsidRPr="008A1014" w:rsidRDefault="004E09C6" w:rsidP="008025BF">
      <w:pPr>
        <w:pStyle w:val="Heading2"/>
      </w:pPr>
      <w:r>
        <w:rPr>
          <w:rFonts w:hint="eastAsia"/>
          <w:lang w:eastAsia="zh-CN"/>
        </w:rPr>
        <w:t>TVT-5610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008DAFD4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569F00ED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2CF364A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106A51B0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9CC84AF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160B0CD0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0F735D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66DA693A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403BF45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ECD94CD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2FD27B6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38D4ECDE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5B8FE14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39C3535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15600612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1FD5AA7F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62FA8853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04CCF37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DB63C82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33C24AA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55754A4" w14:textId="77777777" w:rsidR="00DB59A1" w:rsidRPr="008A1014" w:rsidRDefault="00DB59A1" w:rsidP="00DB59A1">
      <w:pPr>
        <w:pStyle w:val="Heading4"/>
      </w:pPr>
      <w:r w:rsidRPr="008A1014">
        <w:t>Users</w:t>
      </w:r>
    </w:p>
    <w:p w14:paraId="2256EAFA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7B8132A9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2681864A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52099954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54BFA3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5EC9F900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05624E9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276EC02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5ECEF102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4400CD31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6DCCA71E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5F340D54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6AF02ADA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1AA8D726" w14:textId="77777777" w:rsidR="00DB59A1" w:rsidRPr="008A1014" w:rsidRDefault="00DB59A1" w:rsidP="00DB59A1">
      <w:pPr>
        <w:pStyle w:val="Heading5"/>
      </w:pPr>
      <w:r>
        <w:t>Exposure Time</w:t>
      </w:r>
    </w:p>
    <w:p w14:paraId="5A527A49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292A262D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51075627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2180ECCA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6A08B3F5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6AECAF25" w14:textId="77777777" w:rsidR="00DB59A1" w:rsidRDefault="00DB59A1" w:rsidP="00DB59A1">
      <w:pPr>
        <w:pStyle w:val="Heading5"/>
      </w:pPr>
      <w:r>
        <w:t>WDR</w:t>
      </w:r>
    </w:p>
    <w:p w14:paraId="150802EC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6F64E189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0C2D41C1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3F403BB1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1E3EC015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685BA3BE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1EA5A01E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2FC6E8C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3929CDEC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13CDA124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52ABA3B7" w14:textId="77777777" w:rsidR="00DB59A1" w:rsidRDefault="00DB59A1" w:rsidP="00DB59A1">
      <w:pPr>
        <w:pStyle w:val="Heading5"/>
      </w:pPr>
      <w:r w:rsidRPr="008A1014">
        <w:t>System Notification</w:t>
      </w:r>
    </w:p>
    <w:p w14:paraId="1DB481D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30E4FCB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BBF4DB2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55148A5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100D16C9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612FE04E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04BCEE86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5F174A84" w14:textId="77777777" w:rsidR="00DB59A1" w:rsidRPr="008A1014" w:rsidRDefault="00DB59A1" w:rsidP="00DB59A1">
      <w:pPr>
        <w:pStyle w:val="Heading6"/>
      </w:pPr>
      <w:r>
        <w:t>Cross Line</w:t>
      </w:r>
    </w:p>
    <w:p w14:paraId="1B92A0DE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332223D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155863D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7AFAF53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089EFF9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6C073B6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3023F2D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6E29221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3B0E88DA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37A4F6A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4E963363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733E3FF1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3627FEBB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7642147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175D765D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779291E4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3C1C5E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4CF3DC4D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4257553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4E09C6"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B6CA6ED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024C8F51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E22D943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9F5BA15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2F080D5" w14:textId="77777777" w:rsidR="009A1F71" w:rsidRPr="00C664E5" w:rsidRDefault="004E09C6" w:rsidP="009A1F71">
      <w:pPr>
        <w:pStyle w:val="Heading3"/>
      </w:pPr>
      <w:r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6F8B56F9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4F94885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1040460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0CCA75A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4E0F25C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36286AE1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79906B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4A27CA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78960AE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2F2C5A9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539D230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E56D11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73A1172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060145C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79DE8F4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6A2B622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D6201A3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53E580E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268F5B6A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TVT-5610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64B2B325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68F70C7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7E65012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199A8AD9" w14:textId="77777777" w:rsidR="00DB59A1" w:rsidRPr="00E52F75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58CD652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AAF279E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0C8FC20D" w14:textId="77777777" w:rsidR="00DB59A1" w:rsidRPr="008A1014" w:rsidRDefault="004E09C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TVT-5610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0214248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59CACEB2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54687994" w14:textId="77777777" w:rsidR="00A77CCE" w:rsidRDefault="00A77CCE" w:rsidP="006C6AE6">
      <w:pPr>
        <w:pStyle w:val="INTERLOGIX-GrayHeader"/>
      </w:pPr>
      <w:r>
        <w:t>Contacting Support</w:t>
      </w:r>
    </w:p>
    <w:p w14:paraId="03DC91F1" w14:textId="77777777" w:rsidR="00A80DC3" w:rsidRPr="00DD0D22" w:rsidRDefault="00A80DC3" w:rsidP="00A80DC3">
      <w:pPr>
        <w:pStyle w:val="BT"/>
      </w:pPr>
      <w:r w:rsidRPr="00DD0D22">
        <w:t>EMEA:</w:t>
      </w:r>
    </w:p>
    <w:p w14:paraId="3FD77257" w14:textId="77777777" w:rsidR="00A80DC3" w:rsidRPr="00DD0D22" w:rsidRDefault="00A80DC3" w:rsidP="00A80DC3">
      <w:pPr>
        <w:pStyle w:val="BT"/>
      </w:pPr>
      <w:r w:rsidRPr="00DD0D22">
        <w:t>See specific country listings at:</w:t>
      </w:r>
    </w:p>
    <w:p w14:paraId="474A3864" w14:textId="77777777" w:rsidR="00A80DC3" w:rsidRPr="00DD0D22" w:rsidRDefault="00A80DC3" w:rsidP="00A80DC3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562246E" w14:textId="77777777" w:rsidR="00A80DC3" w:rsidRPr="00DD0D22" w:rsidRDefault="00A80DC3" w:rsidP="00A80DC3">
      <w:pPr>
        <w:pStyle w:val="BT"/>
      </w:pPr>
    </w:p>
    <w:p w14:paraId="211C4A1C" w14:textId="77777777" w:rsidR="00A80DC3" w:rsidRPr="00DD0D22" w:rsidRDefault="00A80DC3" w:rsidP="00A80DC3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5553C5D9" w14:textId="77777777" w:rsidR="00A80DC3" w:rsidRDefault="00A80DC3" w:rsidP="00A80DC3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09DA0015" w14:textId="77777777" w:rsidR="00A80DC3" w:rsidRDefault="00A80DC3" w:rsidP="00A80DC3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2CB2F287" w14:textId="71D4981D" w:rsidR="00C54C53" w:rsidRPr="006C6AE6" w:rsidRDefault="00C54C53" w:rsidP="00A80DC3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31D8D" w14:textId="77777777" w:rsidR="006D0D0F" w:rsidRDefault="006D0D0F">
      <w:r>
        <w:separator/>
      </w:r>
    </w:p>
  </w:endnote>
  <w:endnote w:type="continuationSeparator" w:id="0">
    <w:p w14:paraId="39575C3A" w14:textId="77777777" w:rsidR="006D0D0F" w:rsidRDefault="006D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3EA2" w14:textId="76251343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A93F51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A80DC3">
      <w:t>TVT-5610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8AC1F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A93F51">
      <w:rPr>
        <w:noProof/>
      </w:rPr>
      <w:t>1</w:t>
    </w:r>
    <w:r>
      <w:fldChar w:fldCharType="end"/>
    </w:r>
  </w:p>
  <w:p w14:paraId="7CD01519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85EA3" w14:textId="6519BF95" w:rsidR="00A80DC3" w:rsidRPr="000C0F6A" w:rsidRDefault="00A80DC3" w:rsidP="00A80DC3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7137808F" w14:textId="18F49150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A80DC3">
      <w:rPr>
        <w:lang w:val="en-GB"/>
      </w:rPr>
      <w:t>TVT-5610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A93F51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F35C5" w14:textId="328D9969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A80DC3">
      <w:t>TVT-5610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A93F5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00846" w14:textId="77777777" w:rsidR="006D0D0F" w:rsidRDefault="006D0D0F">
      <w:r>
        <w:separator/>
      </w:r>
    </w:p>
  </w:footnote>
  <w:footnote w:type="continuationSeparator" w:id="0">
    <w:p w14:paraId="289DB8DC" w14:textId="77777777" w:rsidR="006D0D0F" w:rsidRDefault="006D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E47D7" w14:textId="77777777" w:rsidR="00336F94" w:rsidRDefault="00336F94">
    <w:pPr>
      <w:pStyle w:val="Header"/>
      <w:rPr>
        <w:lang w:val="fr-FR"/>
      </w:rPr>
    </w:pPr>
  </w:p>
  <w:p w14:paraId="43E6D54D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40EE" w14:textId="77777777" w:rsidR="00A80DC3" w:rsidRDefault="00A80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2E2A" w14:textId="77777777" w:rsidR="00336F94" w:rsidRDefault="00336F94">
    <w:pPr>
      <w:pStyle w:val="Header"/>
      <w:rPr>
        <w:lang w:val="fr-FR"/>
      </w:rPr>
    </w:pPr>
  </w:p>
  <w:p w14:paraId="45D7DD1F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1F15"/>
    <w:rsid w:val="000A7215"/>
    <w:rsid w:val="000A7D1F"/>
    <w:rsid w:val="000B1959"/>
    <w:rsid w:val="000B6D71"/>
    <w:rsid w:val="000C212A"/>
    <w:rsid w:val="000C2825"/>
    <w:rsid w:val="000C6AE0"/>
    <w:rsid w:val="000D02B8"/>
    <w:rsid w:val="000E7FB6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85B91"/>
    <w:rsid w:val="001923FF"/>
    <w:rsid w:val="001A217F"/>
    <w:rsid w:val="001B1E96"/>
    <w:rsid w:val="001B22EF"/>
    <w:rsid w:val="001B4204"/>
    <w:rsid w:val="001B64F8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668BB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1C2D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1C5E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87F5B"/>
    <w:rsid w:val="00490FDE"/>
    <w:rsid w:val="00494E34"/>
    <w:rsid w:val="004B6CEA"/>
    <w:rsid w:val="004D3F28"/>
    <w:rsid w:val="004D7474"/>
    <w:rsid w:val="004E09C6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1ED2"/>
    <w:rsid w:val="00593473"/>
    <w:rsid w:val="00593F31"/>
    <w:rsid w:val="005B4B74"/>
    <w:rsid w:val="005B744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56ED5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0D0F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55955"/>
    <w:rsid w:val="007708CB"/>
    <w:rsid w:val="00772AF2"/>
    <w:rsid w:val="00776AF9"/>
    <w:rsid w:val="00782171"/>
    <w:rsid w:val="00794E5D"/>
    <w:rsid w:val="00794E72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43772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0B19"/>
    <w:rsid w:val="008E1C41"/>
    <w:rsid w:val="008E6268"/>
    <w:rsid w:val="008F2F77"/>
    <w:rsid w:val="008F5B05"/>
    <w:rsid w:val="008F6741"/>
    <w:rsid w:val="00902561"/>
    <w:rsid w:val="009051BB"/>
    <w:rsid w:val="00906229"/>
    <w:rsid w:val="009078EC"/>
    <w:rsid w:val="009109DB"/>
    <w:rsid w:val="009118AD"/>
    <w:rsid w:val="0093127A"/>
    <w:rsid w:val="0093433A"/>
    <w:rsid w:val="00942ED2"/>
    <w:rsid w:val="00946C24"/>
    <w:rsid w:val="00947D7C"/>
    <w:rsid w:val="00951451"/>
    <w:rsid w:val="00954808"/>
    <w:rsid w:val="0097379F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03B90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80DC3"/>
    <w:rsid w:val="00A84F8A"/>
    <w:rsid w:val="00A90217"/>
    <w:rsid w:val="00A9122F"/>
    <w:rsid w:val="00A92755"/>
    <w:rsid w:val="00A93F51"/>
    <w:rsid w:val="00A9447E"/>
    <w:rsid w:val="00AA09BF"/>
    <w:rsid w:val="00AA3F8A"/>
    <w:rsid w:val="00AC6CFB"/>
    <w:rsid w:val="00AD143C"/>
    <w:rsid w:val="00AD1A0A"/>
    <w:rsid w:val="00AD3C54"/>
    <w:rsid w:val="00AE02A4"/>
    <w:rsid w:val="00AE4859"/>
    <w:rsid w:val="00AE678A"/>
    <w:rsid w:val="00AF0109"/>
    <w:rsid w:val="00AF6BE1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16594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17E55"/>
    <w:rsid w:val="00D24C68"/>
    <w:rsid w:val="00D276A1"/>
    <w:rsid w:val="00D34233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F441F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0761"/>
    <w:rsid w:val="00F43766"/>
    <w:rsid w:val="00F4778A"/>
    <w:rsid w:val="00F51180"/>
    <w:rsid w:val="00F536CE"/>
    <w:rsid w:val="00F554F6"/>
    <w:rsid w:val="00F5757F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C0160BB"/>
  <w15:docId w15:val="{4B86C2E2-8F98-4D15-AB66-B0AF87EB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A80DC3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B5E70-53AC-4901-A402-D3F162003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1132</Words>
  <Characters>5561</Characters>
  <Application>Microsoft Office Word</Application>
  <DocSecurity>0</DocSecurity>
  <Lines>213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TVT-5610 IP S6 Camera A&amp;E Specifications, Division 28 00 00 Electronic Safety and Security</vt:lpstr>
    </vt:vector>
  </TitlesOfParts>
  <Company>Carrier</Company>
  <LinksUpToDate>false</LinksUpToDate>
  <CharactersWithSpaces>6478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TVT-5610 IP S6 Camera A&amp;E Specifications, Division 28 00 00 Electronic Safety and Security</dc:title>
  <dc:subject>TVT-5610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2021-05-20T11:27:00Z</dcterms:created>
  <dcterms:modified xsi:type="dcterms:W3CDTF">2021-05-20T11:27:00Z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1073608-EN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